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86512" w14:textId="77777777" w:rsidR="00C04A32" w:rsidRDefault="00C04A32" w:rsidP="00C04A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JOCE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7D3A453E" w14:textId="77777777" w:rsidR="00C04A32" w:rsidRDefault="00C04A32" w:rsidP="00C04A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Pyworthy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14:paraId="3F7F5655" w14:textId="77777777" w:rsidR="00C04A32" w:rsidRDefault="00C04A32" w:rsidP="00C04A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1FC9A2" w14:textId="77777777" w:rsidR="00C04A32" w:rsidRDefault="00C04A32" w:rsidP="00C04A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86FBA8" w14:textId="77777777" w:rsidR="00C04A32" w:rsidRDefault="00C04A32" w:rsidP="00C04A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Feb.1479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Dunmowe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St.Illogan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Cornwall.</w:t>
      </w:r>
    </w:p>
    <w:p w14:paraId="66713186" w14:textId="77777777" w:rsidR="00C04A32" w:rsidRDefault="00C04A32" w:rsidP="00C04A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p.108)</w:t>
      </w:r>
    </w:p>
    <w:p w14:paraId="1F85C530" w14:textId="77777777" w:rsidR="00C04A32" w:rsidRDefault="00C04A32" w:rsidP="00C04A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1493</w:t>
      </w:r>
      <w:r>
        <w:rPr>
          <w:rFonts w:ascii="Times New Roman" w:hAnsi="Times New Roman" w:cs="Times New Roman"/>
          <w:sz w:val="24"/>
          <w:szCs w:val="24"/>
        </w:rPr>
        <w:tab/>
        <w:t>He left office.    (</w:t>
      </w:r>
      <w:hyperlink r:id="rId6" w:history="1">
        <w:r w:rsidRPr="0002254B">
          <w:rPr>
            <w:rStyle w:val="Hyperlink"/>
            <w:rFonts w:ascii="Times New Roman" w:hAnsi="Times New Roman" w:cs="Times New Roman"/>
            <w:sz w:val="24"/>
            <w:szCs w:val="24"/>
          </w:rPr>
          <w:t>www.saint-illogan.org.uk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9EA7E4E" w14:textId="77777777" w:rsidR="00C04A32" w:rsidRDefault="00C04A32" w:rsidP="00C04A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FC5531" w14:textId="77777777" w:rsidR="00C04A32" w:rsidRDefault="00C04A32" w:rsidP="00C04A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5D375A" w14:textId="77777777" w:rsidR="00C04A32" w:rsidRDefault="00C04A32" w:rsidP="00C04A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2021</w:t>
      </w:r>
    </w:p>
    <w:p w14:paraId="2EA4D2B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ECFC8" w14:textId="77777777" w:rsidR="00C04A32" w:rsidRDefault="00C04A32" w:rsidP="009139A6">
      <w:r>
        <w:separator/>
      </w:r>
    </w:p>
  </w:endnote>
  <w:endnote w:type="continuationSeparator" w:id="0">
    <w:p w14:paraId="581CB833" w14:textId="77777777" w:rsidR="00C04A32" w:rsidRDefault="00C04A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2B9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539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97D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546B3" w14:textId="77777777" w:rsidR="00C04A32" w:rsidRDefault="00C04A32" w:rsidP="009139A6">
      <w:r>
        <w:separator/>
      </w:r>
    </w:p>
  </w:footnote>
  <w:footnote w:type="continuationSeparator" w:id="0">
    <w:p w14:paraId="324F3122" w14:textId="77777777" w:rsidR="00C04A32" w:rsidRDefault="00C04A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197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493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EE2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32"/>
    <w:rsid w:val="000666E0"/>
    <w:rsid w:val="002510B7"/>
    <w:rsid w:val="005C130B"/>
    <w:rsid w:val="00826F5C"/>
    <w:rsid w:val="009139A6"/>
    <w:rsid w:val="009448BB"/>
    <w:rsid w:val="00A3176C"/>
    <w:rsid w:val="00BA00AB"/>
    <w:rsid w:val="00C04A3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3B837"/>
  <w15:chartTrackingRefBased/>
  <w15:docId w15:val="{C9838ED0-3C70-44CF-8534-959917473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4A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aint-illogan.org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2021-03-21T17:01:00Z</dcterms:created>
  <dcterms:modified xsi:type="dcterms:W3CDTF">2021-03-21T17:01:00Z</dcterms:modified>
</cp:coreProperties>
</file>